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355AFCFD" w:rsidR="00005339" w:rsidRDefault="00A4118A">
            <w:pPr>
              <w:spacing w:after="120"/>
            </w:pPr>
            <w:r>
              <w:t>RP-PG-1210-12015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65271A56" w:rsidR="00005339" w:rsidRDefault="0048612C">
            <w:pPr>
              <w:spacing w:after="120"/>
            </w:pPr>
            <w:r>
              <w:t>Siân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71839575" w:rsidR="00005339" w:rsidRDefault="00A4118A">
            <w:pPr>
              <w:spacing w:after="120"/>
            </w:pPr>
            <w:r>
              <w:t>23 September 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22118E40" w:rsidR="00005339" w:rsidRDefault="00A4118A">
            <w:pPr>
              <w:spacing w:after="120"/>
            </w:pPr>
            <w:r>
              <w:t>16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168AF9D4" w:rsidR="00997F2B" w:rsidRPr="001D5EF9" w:rsidRDefault="00A4118A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6C9F05EA" w:rsidR="00997F2B" w:rsidRPr="001D5EF9" w:rsidRDefault="00A4118A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2BB2E249" w:rsidR="00997F2B" w:rsidRPr="001D5EF9" w:rsidRDefault="00A4118A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089FE32A" w:rsidR="006D4EDE" w:rsidRPr="001D5EF9" w:rsidRDefault="00A4118A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N</w:t>
            </w: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8DA7129" w:rsidR="00997F2B" w:rsidRPr="001D5EF9" w:rsidRDefault="00A4118A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N</w:t>
            </w: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72A053A1" w14:textId="44E9DD77" w:rsidR="00156E60" w:rsidRDefault="00A4118A">
      <w:r>
        <w:t>Tables need renumbered. Table 12 and similar tables should be numbered as separate tables for ecah section.</w:t>
      </w:r>
    </w:p>
    <w:sectPr w:rsidR="00156E60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C209C" w14:textId="77777777" w:rsidR="00091489" w:rsidRDefault="00091489">
      <w:r>
        <w:separator/>
      </w:r>
    </w:p>
  </w:endnote>
  <w:endnote w:type="continuationSeparator" w:id="0">
    <w:p w14:paraId="249C24CE" w14:textId="77777777" w:rsidR="00091489" w:rsidRDefault="00091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1B9BD" w14:textId="77777777" w:rsidR="00091489" w:rsidRDefault="00091489">
      <w:r>
        <w:separator/>
      </w:r>
    </w:p>
  </w:footnote>
  <w:footnote w:type="continuationSeparator" w:id="0">
    <w:p w14:paraId="14307D61" w14:textId="77777777" w:rsidR="00091489" w:rsidRDefault="00091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5810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91489"/>
    <w:rsid w:val="000F0447"/>
    <w:rsid w:val="00156E60"/>
    <w:rsid w:val="00324FBB"/>
    <w:rsid w:val="003D6837"/>
    <w:rsid w:val="0048612C"/>
    <w:rsid w:val="006D4EDE"/>
    <w:rsid w:val="007250C5"/>
    <w:rsid w:val="00753892"/>
    <w:rsid w:val="008F5948"/>
    <w:rsid w:val="00997F2B"/>
    <w:rsid w:val="00A4118A"/>
    <w:rsid w:val="00A7342D"/>
    <w:rsid w:val="00AD7CC1"/>
    <w:rsid w:val="00C30A6B"/>
    <w:rsid w:val="00C54951"/>
    <w:rsid w:val="00D13799"/>
    <w:rsid w:val="00EA0027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Siân Jones</cp:lastModifiedBy>
  <cp:revision>2</cp:revision>
  <cp:lastPrinted>2004-01-07T13:42:00Z</cp:lastPrinted>
  <dcterms:created xsi:type="dcterms:W3CDTF">2022-09-23T13:29:00Z</dcterms:created>
  <dcterms:modified xsi:type="dcterms:W3CDTF">2022-09-23T13:29:00Z</dcterms:modified>
</cp:coreProperties>
</file>